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F17D6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88"/>
        <w:gridCol w:w="4530"/>
        <w:gridCol w:w="3550"/>
      </w:tblGrid>
      <w:tr w:rsidR="002F054A" w:rsidRPr="001F17D6" w:rsidTr="007F6E65">
        <w:trPr>
          <w:trHeight w:val="617"/>
          <w:tblHeader/>
        </w:trPr>
        <w:tc>
          <w:tcPr>
            <w:tcW w:w="96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1F17D6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F17D6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530D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1F17D6" w:rsidTr="007F6E65">
        <w:trPr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1F17D6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F229D0" w:rsidRPr="001F17D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F229D0" w:rsidRPr="001F17D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F229D0" w:rsidRPr="001F17D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1F17D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F229D0" w:rsidRPr="001F17D6" w:rsidRDefault="00F229D0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ตัวชี้วัดที่</w:t>
            </w:r>
            <w:r w:rsidRPr="001F17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1F17D6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1F17D6" w:rsidRDefault="00F229D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1F17D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229D0" w:rsidRPr="001F17D6" w:rsidRDefault="00F229D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1F17D6" w:rsidTr="007F6E65">
        <w:tc>
          <w:tcPr>
            <w:tcW w:w="6118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1F17D6" w:rsidRDefault="002F054A" w:rsidP="00F229D0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F17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F229D0"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229D0"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="006C7B37" w:rsidRPr="001F17D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</w:tcBorders>
          </w:tcPr>
          <w:p w:rsidR="00453A01" w:rsidRPr="001F17D6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807FE"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7807FE" w:rsidRPr="001F17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7807FE"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</w:t>
            </w:r>
            <w:r w:rsidR="00F229D0"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4000 ต่อ 2002</w:t>
            </w:r>
          </w:p>
        </w:tc>
      </w:tr>
      <w:tr w:rsidR="002F054A" w:rsidRPr="001F17D6" w:rsidTr="007F6E65">
        <w:tc>
          <w:tcPr>
            <w:tcW w:w="6118" w:type="dxa"/>
            <w:gridSpan w:val="2"/>
            <w:tcBorders>
              <w:right w:val="nil"/>
            </w:tcBorders>
          </w:tcPr>
          <w:p w:rsidR="00F229D0" w:rsidRPr="001F17D6" w:rsidRDefault="002F054A" w:rsidP="00F229D0">
            <w:pPr>
              <w:rPr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229D0" w:rsidRPr="001F17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F229D0"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นางสาววราพร ปาสา</w:t>
            </w:r>
            <w:r w:rsidR="00F229D0" w:rsidRPr="001F17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  <w:p w:rsidR="006C7B37" w:rsidRPr="001F17D6" w:rsidRDefault="00F229D0" w:rsidP="00F229D0">
            <w:pPr>
              <w:rPr>
                <w:sz w:val="30"/>
                <w:szCs w:val="30"/>
                <w:cs/>
              </w:rPr>
            </w:pP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นางสาวลักษณา ภูศรี  </w:t>
            </w:r>
            <w:r w:rsidR="006C7B37" w:rsidRPr="001F17D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 w:rsidRPr="001F17D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 w:rsidRPr="001F17D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 w:rsidRPr="001F17D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550" w:type="dxa"/>
            <w:tcBorders>
              <w:left w:val="nil"/>
            </w:tcBorders>
          </w:tcPr>
          <w:p w:rsidR="006C7B37" w:rsidRPr="001F17D6" w:rsidRDefault="007807FE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Pr="001F17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232-4000 ต่อ 2002</w:t>
            </w:r>
            <w:r w:rsidR="006C7B37"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7807FE" w:rsidRPr="001F17D6" w:rsidRDefault="007807FE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Pr="001F17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232-4000 ต่อ 2002</w:t>
            </w:r>
          </w:p>
        </w:tc>
      </w:tr>
      <w:tr w:rsidR="002F054A" w:rsidRPr="001F17D6" w:rsidTr="00F651A7">
        <w:trPr>
          <w:trHeight w:val="1880"/>
        </w:trPr>
        <w:tc>
          <w:tcPr>
            <w:tcW w:w="9668" w:type="dxa"/>
            <w:gridSpan w:val="3"/>
          </w:tcPr>
          <w:p w:rsidR="002F054A" w:rsidRPr="001F17D6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1F17D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1F17D6" w:rsidRDefault="00F229D0" w:rsidP="00F229D0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การพิจารณาผลสำเร็จ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 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1F17D6" w:rsidTr="00F651A7">
        <w:trPr>
          <w:trHeight w:val="3435"/>
        </w:trPr>
        <w:tc>
          <w:tcPr>
            <w:tcW w:w="9668" w:type="dxa"/>
            <w:gridSpan w:val="3"/>
          </w:tcPr>
          <w:p w:rsidR="002F054A" w:rsidRPr="001F17D6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1F17D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1F17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1F17D6" w:rsidTr="00366B6C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1F17D6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1F17D6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229D0" w:rsidRPr="001F17D6" w:rsidTr="00366B6C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1F17D6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1F17D6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1F17D6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F229D0" w:rsidRPr="001F17D6" w:rsidTr="00366B6C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1F17D6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1F17D6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F229D0" w:rsidRPr="001F17D6" w:rsidTr="00366B6C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1F17D6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1F17D6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229D0" w:rsidRPr="001F17D6" w:rsidTr="00366B6C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1F17D6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1F17D6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F229D0" w:rsidRPr="001F17D6" w:rsidTr="00366B6C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29D0" w:rsidRPr="001F17D6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29D0" w:rsidRPr="001F17D6" w:rsidRDefault="00F229D0" w:rsidP="00F229D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1F17D6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1F17D6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1F17D6" w:rsidTr="00F651A7">
        <w:trPr>
          <w:trHeight w:val="2777"/>
        </w:trPr>
        <w:tc>
          <w:tcPr>
            <w:tcW w:w="9668" w:type="dxa"/>
            <w:gridSpan w:val="3"/>
          </w:tcPr>
          <w:p w:rsidR="002F054A" w:rsidRPr="001F17D6" w:rsidRDefault="002F054A" w:rsidP="00F651A7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1"/>
              <w:gridCol w:w="1199"/>
              <w:gridCol w:w="1353"/>
              <w:gridCol w:w="1276"/>
              <w:gridCol w:w="1274"/>
            </w:tblGrid>
            <w:tr w:rsidR="002F054A" w:rsidRPr="001F17D6" w:rsidTr="00366B6C">
              <w:trPr>
                <w:trHeight w:val="902"/>
                <w:jc w:val="center"/>
              </w:trPr>
              <w:tc>
                <w:tcPr>
                  <w:tcW w:w="4151" w:type="dxa"/>
                  <w:vAlign w:val="center"/>
                </w:tcPr>
                <w:p w:rsidR="002F054A" w:rsidRPr="001F17D6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F17D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99" w:type="dxa"/>
                  <w:vAlign w:val="center"/>
                </w:tcPr>
                <w:p w:rsidR="002F054A" w:rsidRPr="001F17D6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F17D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53" w:type="dxa"/>
                  <w:vAlign w:val="center"/>
                </w:tcPr>
                <w:p w:rsidR="002F054A" w:rsidRPr="001F17D6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1F17D6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F17D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4" w:type="dxa"/>
                  <w:vAlign w:val="center"/>
                </w:tcPr>
                <w:p w:rsidR="002F054A" w:rsidRPr="001F17D6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F17D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1F17D6" w:rsidTr="00366B6C">
              <w:trPr>
                <w:trHeight w:val="1189"/>
                <w:jc w:val="center"/>
              </w:trPr>
              <w:tc>
                <w:tcPr>
                  <w:tcW w:w="4151" w:type="dxa"/>
                </w:tcPr>
                <w:p w:rsidR="004032BC" w:rsidRPr="001F17D6" w:rsidRDefault="00F229D0" w:rsidP="005006F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F17D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199" w:type="dxa"/>
                </w:tcPr>
                <w:p w:rsidR="004032BC" w:rsidRPr="001F17D6" w:rsidRDefault="00F651A7" w:rsidP="005006FC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1F17D6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366B6C" w:rsidRPr="001F17D6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F229D0" w:rsidRPr="001F17D6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1A7" w:rsidRPr="001F17D6" w:rsidRDefault="00237061" w:rsidP="005006F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032BC" w:rsidRPr="001F17D6" w:rsidRDefault="00237061" w:rsidP="005006F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 w:rsidR="00F41C23" w:rsidRPr="001F17D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F41C23" w:rsidRPr="001F17D6">
                    <w:rPr>
                      <w:rFonts w:ascii="TH SarabunPSK" w:hAnsi="TH SarabunPSK" w:cs="TH SarabunPSK"/>
                      <w:sz w:val="30"/>
                      <w:szCs w:val="30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1F17D6" w:rsidRDefault="00F41C23" w:rsidP="005006F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Pr="001F17D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Pr="001F17D6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1F17D6" w:rsidRDefault="00F41C23" w:rsidP="005006F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F17D6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Pr="001F17D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Pr="001F17D6"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1F17D6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1F17D6" w:rsidTr="00F651A7">
        <w:trPr>
          <w:trHeight w:val="2127"/>
        </w:trPr>
        <w:tc>
          <w:tcPr>
            <w:tcW w:w="9668" w:type="dxa"/>
            <w:gridSpan w:val="3"/>
          </w:tcPr>
          <w:p w:rsidR="00487609" w:rsidRPr="001F17D6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81749" w:rsidRPr="001F17D6" w:rsidRDefault="006C38DD" w:rsidP="00F651A7">
            <w:pPr>
              <w:pStyle w:val="ListParagraph"/>
              <w:numPr>
                <w:ilvl w:val="0"/>
                <w:numId w:val="14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ดำเนินการกระบวนงานจัดซื้อจัดจ้างตามระเบียบพัสด</w:t>
            </w:r>
            <w:r w:rsidR="006E7A0F"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>ุ</w:t>
            </w:r>
          </w:p>
          <w:p w:rsidR="003B41EE" w:rsidRPr="001F17D6" w:rsidRDefault="00581749" w:rsidP="005006FC">
            <w:pPr>
              <w:pStyle w:val="ListParagraph"/>
              <w:numPr>
                <w:ilvl w:val="0"/>
                <w:numId w:val="14"/>
              </w:numPr>
              <w:tabs>
                <w:tab w:val="left" w:pos="1058"/>
              </w:tabs>
              <w:ind w:left="0" w:firstLine="720"/>
              <w:rPr>
                <w:rFonts w:ascii="TH SarabunPSK" w:hAnsi="TH SarabunPSK" w:cs="TH SarabunPSK"/>
                <w:sz w:val="30"/>
                <w:szCs w:val="30"/>
              </w:rPr>
            </w:pPr>
            <w:r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</w:t>
            </w:r>
            <w:r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ไตรมาส </w:t>
            </w:r>
            <w:r w:rsidRPr="001F17D6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  <w:r w:rsidR="00F31BE0"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95079" w:rsidRPr="001F17D6">
              <w:rPr>
                <w:rFonts w:ascii="TH SarabunPSK" w:hAnsi="TH SarabunPSK" w:cs="TH SarabunPSK"/>
                <w:sz w:val="30"/>
                <w:szCs w:val="30"/>
              </w:rPr>
              <w:t>259,</w:t>
            </w:r>
            <w:r w:rsidR="003B41EE" w:rsidRPr="001F17D6">
              <w:rPr>
                <w:rFonts w:ascii="TH SarabunPSK" w:hAnsi="TH SarabunPSK" w:cs="TH SarabunPSK"/>
                <w:sz w:val="30"/>
                <w:szCs w:val="30"/>
              </w:rPr>
              <w:t>767,500</w:t>
            </w:r>
            <w:r w:rsidR="003B41EE" w:rsidRPr="001F17D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B41EE" w:rsidRPr="001F17D6">
              <w:rPr>
                <w:rFonts w:ascii="TH SarabunPSK" w:hAnsi="TH SarabunPSK" w:cs="TH SarabunPSK"/>
                <w:sz w:val="30"/>
                <w:szCs w:val="30"/>
              </w:rPr>
              <w:t xml:space="preserve">00 </w:t>
            </w:r>
            <w:r w:rsidR="003B41EE"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</w:t>
            </w:r>
            <w:r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ผลการเบิกจ่ายจริงใน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ระบบ </w:t>
            </w:r>
            <w:r w:rsidRPr="001F17D6">
              <w:rPr>
                <w:rFonts w:ascii="TH SarabunPSK" w:hAnsi="TH SarabunPSK" w:cs="TH SarabunPSK"/>
                <w:sz w:val="30"/>
                <w:szCs w:val="30"/>
              </w:rPr>
              <w:t xml:space="preserve">GFMIS 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>ไตรมาส</w:t>
            </w:r>
            <w:r w:rsidR="005006FC"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F17D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(ตั้งแต่ 1 ตุลาคม 2561 – 31 </w:t>
            </w:r>
            <w:r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 w:rsidRPr="001F17D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96352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 วันที่ 31 </w:t>
            </w:r>
            <w:r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 w:rsidR="00272E05" w:rsidRPr="001F17D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จำนวนเงิน </w:t>
            </w:r>
            <w:r w:rsidR="003B41EE" w:rsidRPr="001F17D6">
              <w:rPr>
                <w:rFonts w:ascii="TH SarabunPSK" w:hAnsi="TH SarabunPSK" w:cs="TH SarabunPSK"/>
                <w:sz w:val="30"/>
                <w:szCs w:val="30"/>
              </w:rPr>
              <w:t>5,310,698</w:t>
            </w:r>
            <w:r w:rsidR="003B41EE" w:rsidRPr="001F17D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B41EE" w:rsidRPr="001F17D6">
              <w:rPr>
                <w:rFonts w:ascii="TH SarabunPSK" w:hAnsi="TH SarabunPSK" w:cs="TH SarabunPSK"/>
                <w:sz w:val="30"/>
                <w:szCs w:val="30"/>
              </w:rPr>
              <w:t xml:space="preserve">34 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บาท </w:t>
            </w:r>
            <w:r w:rsidR="002171A3"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ผลการเบิกจ่ายเงินตามแผน คิดเป็นร้อยละ </w:t>
            </w:r>
            <w:r w:rsidR="003B41EE" w:rsidRPr="001F17D6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010CA6" w:rsidRPr="001F17D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010CA6" w:rsidRPr="001F17D6">
              <w:rPr>
                <w:rFonts w:ascii="TH SarabunPSK" w:hAnsi="TH SarabunPSK" w:cs="TH SarabunPSK"/>
                <w:sz w:val="30"/>
                <w:szCs w:val="30"/>
              </w:rPr>
              <w:t>04</w:t>
            </w:r>
          </w:p>
        </w:tc>
      </w:tr>
      <w:tr w:rsidR="003B7C5A" w:rsidRPr="001F17D6" w:rsidTr="007F6E65">
        <w:trPr>
          <w:trHeight w:val="841"/>
        </w:trPr>
        <w:tc>
          <w:tcPr>
            <w:tcW w:w="9668" w:type="dxa"/>
            <w:gridSpan w:val="3"/>
          </w:tcPr>
          <w:p w:rsidR="00F651A7" w:rsidRPr="001F17D6" w:rsidRDefault="003B7C5A" w:rsidP="00F651A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F17D6" w:rsidRDefault="00F651A7" w:rsidP="00F651A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F651A7" w:rsidRPr="001F17D6" w:rsidRDefault="00F651A7" w:rsidP="00F651A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1F17D6" w:rsidTr="00F651A7">
        <w:trPr>
          <w:trHeight w:val="2117"/>
        </w:trPr>
        <w:tc>
          <w:tcPr>
            <w:tcW w:w="9668" w:type="dxa"/>
            <w:gridSpan w:val="3"/>
          </w:tcPr>
          <w:p w:rsidR="00487609" w:rsidRPr="001F17D6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7F6E65" w:rsidRPr="001F17D6" w:rsidRDefault="00237061" w:rsidP="00F651A7">
            <w:pPr>
              <w:pStyle w:val="ListParagraph"/>
              <w:numPr>
                <w:ilvl w:val="0"/>
                <w:numId w:val="12"/>
              </w:numPr>
              <w:tabs>
                <w:tab w:val="left" w:pos="1051"/>
              </w:tabs>
              <w:autoSpaceDE w:val="0"/>
              <w:autoSpaceDN w:val="0"/>
              <w:adjustRightInd w:val="0"/>
              <w:ind w:left="0" w:firstLine="7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การจัดจ้างบำรุงรักษา</w:t>
            </w:r>
            <w:r w:rsidR="005A14C5"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ซ่อมแซมแก้ไขและปรับเปลี่ยน</w:t>
            </w: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อุปกรณ์</w:t>
            </w:r>
            <w:r w:rsidR="005A14C5"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</w:t>
            </w: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ระบบเครือข่าย</w:t>
            </w:r>
            <w:r w:rsidR="005A14C5"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สารสนเทศเพื่อพัฒนาการศึกษา</w:t>
            </w: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และการจ้างบำรุงรักษา</w:t>
            </w:r>
            <w:r w:rsidR="005A14C5"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ซ่อมแซมแก้ไขและปรับเปลี่ยน</w:t>
            </w: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เครือข่ายสัญญาณเคเบิลใยแก้วนำแสง</w:t>
            </w:r>
            <w:r w:rsidR="005A14C5"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ล่าช้ากว่ากำหนด (ตั้งแต่เดือนตุลาคม 2561 – เดือนมีนาคม 2562)</w:t>
            </w:r>
            <w:r w:rsidR="00A56AF9" w:rsidRPr="001F17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10CA6" w:rsidRPr="001F17D6">
              <w:rPr>
                <w:sz w:val="30"/>
                <w:szCs w:val="30"/>
              </w:rPr>
              <w:tab/>
            </w:r>
          </w:p>
          <w:p w:rsidR="006E7A0F" w:rsidRPr="001F17D6" w:rsidRDefault="0008759E" w:rsidP="007F6E6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17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อยู่ระหว่างการจัดซื้อจัดจ้างให้บริการวงจรสื่อสัญญาณในประเทศ และต่างประเทศ</w:t>
            </w:r>
          </w:p>
        </w:tc>
      </w:tr>
      <w:tr w:rsidR="002F054A" w:rsidRPr="001F17D6" w:rsidTr="00F651A7">
        <w:trPr>
          <w:trHeight w:val="1310"/>
        </w:trPr>
        <w:tc>
          <w:tcPr>
            <w:tcW w:w="9668" w:type="dxa"/>
            <w:gridSpan w:val="3"/>
          </w:tcPr>
          <w:p w:rsidR="00F651A7" w:rsidRPr="001F17D6" w:rsidRDefault="00841369" w:rsidP="00F651A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 w:rsidRPr="001F17D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1F17D6" w:rsidRDefault="00F651A7" w:rsidP="00F651A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17D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F268C0" w:rsidRPr="001F17D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</w:t>
            </w:r>
            <w:r w:rsidR="005006FC" w:rsidRPr="001F17D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บประมาณและบัญชี</w:t>
            </w:r>
            <w:r w:rsidR="005006FC" w:rsidRPr="001F17D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7F6E65" w:rsidRPr="001F17D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สำนักอำนวยการ </w:t>
            </w:r>
            <w:r w:rsidR="00F268C0" w:rsidRPr="001F17D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1F17D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268C0" w:rsidRPr="001F17D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F651A7" w:rsidRPr="001F17D6" w:rsidRDefault="00F651A7" w:rsidP="00F651A7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F17D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ระบบติดตามงบประมาณ </w: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begin"/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 xml:space="preserve"> HYPERLINK 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"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http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://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apps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buu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ac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th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fab_mua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index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php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syscontrol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main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 xml:space="preserve">" </w:instrTex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separate"/>
            </w:r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http</w:t>
            </w:r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://</w:t>
            </w:r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apps</w:t>
            </w:r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buu</w:t>
            </w:r>
            <w:proofErr w:type="spellEnd"/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ac</w:t>
            </w:r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th</w:t>
            </w:r>
            <w:proofErr w:type="spellEnd"/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proofErr w:type="spellStart"/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fab_mua</w:t>
            </w:r>
            <w:proofErr w:type="spellEnd"/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index</w:t>
            </w:r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php</w:t>
            </w:r>
            <w:proofErr w:type="spellEnd"/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proofErr w:type="spellStart"/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syscontrol</w:t>
            </w:r>
            <w:proofErr w:type="spellEnd"/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main</w:t>
            </w:r>
            <w:r w:rsidR="007807FE" w:rsidRPr="001F17D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</w:p>
          <w:p w:rsidR="00F651A7" w:rsidRPr="001F17D6" w:rsidRDefault="00F651A7" w:rsidP="00F651A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</w:tbl>
    <w:p w:rsidR="000C3FE0" w:rsidRPr="001F17D6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1F17D6" w:rsidSect="00F651A7">
      <w:headerReference w:type="default" r:id="rId8"/>
      <w:footerReference w:type="even" r:id="rId9"/>
      <w:pgSz w:w="11906" w:h="16838"/>
      <w:pgMar w:top="1389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912" w:rsidRDefault="00201912">
      <w:r>
        <w:separator/>
      </w:r>
    </w:p>
  </w:endnote>
  <w:endnote w:type="continuationSeparator" w:id="0">
    <w:p w:rsidR="00201912" w:rsidRDefault="0020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912" w:rsidRDefault="00201912">
      <w:r>
        <w:separator/>
      </w:r>
    </w:p>
  </w:footnote>
  <w:footnote w:type="continuationSeparator" w:id="0">
    <w:p w:rsidR="00201912" w:rsidRDefault="00201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-145415</wp:posOffset>
              </wp:positionV>
              <wp:extent cx="5712460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91C5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03B9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803B9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803B9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398.6pt;margin-top:-11.45pt;width:449.8pt;height:36pt;z-index:251658240;mso-position-horizontal:right;mso-position-horizontal-relative:margin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91C5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03B9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803B9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803B9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w10:wrap anchorx="margin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28B07D0"/>
    <w:multiLevelType w:val="hybridMultilevel"/>
    <w:tmpl w:val="B574D55A"/>
    <w:lvl w:ilvl="0" w:tplc="F26E2048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B311AE"/>
    <w:multiLevelType w:val="hybridMultilevel"/>
    <w:tmpl w:val="E1228126"/>
    <w:lvl w:ilvl="0" w:tplc="F26E2048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8C04CE"/>
    <w:multiLevelType w:val="hybridMultilevel"/>
    <w:tmpl w:val="9A10C200"/>
    <w:lvl w:ilvl="0" w:tplc="336AB90C"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41786B4D"/>
    <w:multiLevelType w:val="hybridMultilevel"/>
    <w:tmpl w:val="741489A2"/>
    <w:lvl w:ilvl="0" w:tplc="F26E2048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8" w15:restartNumberingAfterBreak="0">
    <w:nsid w:val="4B4C79CF"/>
    <w:multiLevelType w:val="hybridMultilevel"/>
    <w:tmpl w:val="E752B4E8"/>
    <w:lvl w:ilvl="0" w:tplc="98BE20C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B71C83"/>
    <w:multiLevelType w:val="hybridMultilevel"/>
    <w:tmpl w:val="1840A8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11"/>
  </w:num>
  <w:num w:numId="2">
    <w:abstractNumId w:val="10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  <w:num w:numId="11">
    <w:abstractNumId w:val="9"/>
  </w:num>
  <w:num w:numId="12">
    <w:abstractNumId w:val="8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10CA6"/>
    <w:rsid w:val="000246DC"/>
    <w:rsid w:val="00025C73"/>
    <w:rsid w:val="00031EAA"/>
    <w:rsid w:val="000530D9"/>
    <w:rsid w:val="000539CC"/>
    <w:rsid w:val="00061364"/>
    <w:rsid w:val="0007652E"/>
    <w:rsid w:val="00086869"/>
    <w:rsid w:val="0008759E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17D6"/>
    <w:rsid w:val="00201912"/>
    <w:rsid w:val="002171A3"/>
    <w:rsid w:val="00235C19"/>
    <w:rsid w:val="00237061"/>
    <w:rsid w:val="00251664"/>
    <w:rsid w:val="00257784"/>
    <w:rsid w:val="002632AB"/>
    <w:rsid w:val="00266EF2"/>
    <w:rsid w:val="00272E05"/>
    <w:rsid w:val="002847E9"/>
    <w:rsid w:val="002D0198"/>
    <w:rsid w:val="002D07A9"/>
    <w:rsid w:val="002D0F9B"/>
    <w:rsid w:val="002D2958"/>
    <w:rsid w:val="002D67F4"/>
    <w:rsid w:val="002D76D0"/>
    <w:rsid w:val="002F054A"/>
    <w:rsid w:val="002F0A94"/>
    <w:rsid w:val="00335C4D"/>
    <w:rsid w:val="003430B3"/>
    <w:rsid w:val="00344219"/>
    <w:rsid w:val="0034641C"/>
    <w:rsid w:val="00356974"/>
    <w:rsid w:val="00366B6C"/>
    <w:rsid w:val="00370876"/>
    <w:rsid w:val="003722D8"/>
    <w:rsid w:val="00382C09"/>
    <w:rsid w:val="00382DD0"/>
    <w:rsid w:val="00393028"/>
    <w:rsid w:val="003B41EE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06FC"/>
    <w:rsid w:val="005047DE"/>
    <w:rsid w:val="00516FD7"/>
    <w:rsid w:val="005437F6"/>
    <w:rsid w:val="00546DE3"/>
    <w:rsid w:val="0057115A"/>
    <w:rsid w:val="005725B6"/>
    <w:rsid w:val="00581749"/>
    <w:rsid w:val="0058298B"/>
    <w:rsid w:val="00596721"/>
    <w:rsid w:val="005A14C5"/>
    <w:rsid w:val="005B1BF3"/>
    <w:rsid w:val="005B60E0"/>
    <w:rsid w:val="005B7119"/>
    <w:rsid w:val="005C07F8"/>
    <w:rsid w:val="005C159C"/>
    <w:rsid w:val="005C5CAA"/>
    <w:rsid w:val="005D7E04"/>
    <w:rsid w:val="005F4C83"/>
    <w:rsid w:val="0060158F"/>
    <w:rsid w:val="0061749F"/>
    <w:rsid w:val="00637718"/>
    <w:rsid w:val="00642568"/>
    <w:rsid w:val="00680463"/>
    <w:rsid w:val="00682347"/>
    <w:rsid w:val="00690952"/>
    <w:rsid w:val="006C2351"/>
    <w:rsid w:val="006C38DD"/>
    <w:rsid w:val="006C7B37"/>
    <w:rsid w:val="006D7BBB"/>
    <w:rsid w:val="006E0252"/>
    <w:rsid w:val="006E7A0F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07FE"/>
    <w:rsid w:val="007A21D4"/>
    <w:rsid w:val="007A23BF"/>
    <w:rsid w:val="007A5E7D"/>
    <w:rsid w:val="007E6D75"/>
    <w:rsid w:val="007F194B"/>
    <w:rsid w:val="007F3961"/>
    <w:rsid w:val="007F6E65"/>
    <w:rsid w:val="007F7EA2"/>
    <w:rsid w:val="00802C6A"/>
    <w:rsid w:val="00803B93"/>
    <w:rsid w:val="00815B1B"/>
    <w:rsid w:val="00827CB3"/>
    <w:rsid w:val="00827F38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63527"/>
    <w:rsid w:val="00974F89"/>
    <w:rsid w:val="00991518"/>
    <w:rsid w:val="00991C58"/>
    <w:rsid w:val="00994FC2"/>
    <w:rsid w:val="0099556A"/>
    <w:rsid w:val="009A6EA1"/>
    <w:rsid w:val="009B23DE"/>
    <w:rsid w:val="009B6381"/>
    <w:rsid w:val="009C12E1"/>
    <w:rsid w:val="009D37E4"/>
    <w:rsid w:val="009D395D"/>
    <w:rsid w:val="009F3843"/>
    <w:rsid w:val="00A006E7"/>
    <w:rsid w:val="00A047E3"/>
    <w:rsid w:val="00A13D2C"/>
    <w:rsid w:val="00A147BB"/>
    <w:rsid w:val="00A155E3"/>
    <w:rsid w:val="00A21B19"/>
    <w:rsid w:val="00A303B1"/>
    <w:rsid w:val="00A325E0"/>
    <w:rsid w:val="00A33B2A"/>
    <w:rsid w:val="00A410D3"/>
    <w:rsid w:val="00A4208E"/>
    <w:rsid w:val="00A50AE4"/>
    <w:rsid w:val="00A541E6"/>
    <w:rsid w:val="00A560E5"/>
    <w:rsid w:val="00A56AF9"/>
    <w:rsid w:val="00A74F3A"/>
    <w:rsid w:val="00A86C64"/>
    <w:rsid w:val="00A95079"/>
    <w:rsid w:val="00AB4406"/>
    <w:rsid w:val="00AB6FBE"/>
    <w:rsid w:val="00AB78EA"/>
    <w:rsid w:val="00AC2F65"/>
    <w:rsid w:val="00AC5C5C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A41A4"/>
    <w:rsid w:val="00BB2E91"/>
    <w:rsid w:val="00BC4597"/>
    <w:rsid w:val="00BC5E9D"/>
    <w:rsid w:val="00BC746C"/>
    <w:rsid w:val="00C05ABF"/>
    <w:rsid w:val="00C06017"/>
    <w:rsid w:val="00C6134E"/>
    <w:rsid w:val="00C67D71"/>
    <w:rsid w:val="00C72802"/>
    <w:rsid w:val="00CA153B"/>
    <w:rsid w:val="00CA5E21"/>
    <w:rsid w:val="00CE50B1"/>
    <w:rsid w:val="00CF0196"/>
    <w:rsid w:val="00CF3A4A"/>
    <w:rsid w:val="00CF45AF"/>
    <w:rsid w:val="00D00C05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29D0"/>
    <w:rsid w:val="00F268C0"/>
    <w:rsid w:val="00F27EE1"/>
    <w:rsid w:val="00F31BE0"/>
    <w:rsid w:val="00F41C23"/>
    <w:rsid w:val="00F52E7F"/>
    <w:rsid w:val="00F62FBF"/>
    <w:rsid w:val="00F651A7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3466F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F651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D4D48-9FF2-438B-BE20-CE5B2493C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56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28</cp:revision>
  <cp:lastPrinted>2019-06-11T07:16:00Z</cp:lastPrinted>
  <dcterms:created xsi:type="dcterms:W3CDTF">2019-04-04T03:22:00Z</dcterms:created>
  <dcterms:modified xsi:type="dcterms:W3CDTF">2019-09-03T03:22:00Z</dcterms:modified>
</cp:coreProperties>
</file>